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16F9" w:rsidRDefault="00CC5F5D" w:rsidP="00803877">
      <w:pPr>
        <w:spacing w:line="360" w:lineRule="auto"/>
        <w:ind w:firstLine="708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ИНДИВИДУАЛНО </w:t>
      </w:r>
      <w:r w:rsidR="00BE482C" w:rsidRPr="00BE482C">
        <w:rPr>
          <w:rFonts w:asciiTheme="majorHAnsi" w:hAnsiTheme="majorHAnsi"/>
          <w:b/>
          <w:sz w:val="32"/>
          <w:szCs w:val="32"/>
        </w:rPr>
        <w:t xml:space="preserve">КЛАСИРАНЕ </w:t>
      </w:r>
    </w:p>
    <w:p w:rsidR="00576D0A" w:rsidRDefault="00031BE5" w:rsidP="007616F9">
      <w:pPr>
        <w:spacing w:line="360" w:lineRule="auto"/>
        <w:ind w:firstLine="708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МЛАДЕЖИ</w:t>
      </w:r>
      <w:r w:rsidR="00BE482C" w:rsidRPr="00BE482C">
        <w:rPr>
          <w:rFonts w:asciiTheme="majorHAnsi" w:hAnsiTheme="majorHAnsi"/>
          <w:b/>
          <w:sz w:val="32"/>
          <w:szCs w:val="32"/>
        </w:rPr>
        <w:t xml:space="preserve"> ДЛ</w:t>
      </w:r>
      <w:r w:rsidR="00484BD5">
        <w:rPr>
          <w:rFonts w:asciiTheme="majorHAnsi" w:hAnsiTheme="majorHAnsi"/>
          <w:b/>
          <w:sz w:val="32"/>
          <w:szCs w:val="32"/>
        </w:rPr>
        <w:t>ОП 2 КРЪГ</w:t>
      </w:r>
      <w:r w:rsidR="007616F9">
        <w:rPr>
          <w:rFonts w:asciiTheme="majorHAnsi" w:hAnsiTheme="majorHAnsi"/>
          <w:b/>
          <w:sz w:val="32"/>
          <w:szCs w:val="32"/>
        </w:rPr>
        <w:t xml:space="preserve"> 03.11-06.11.</w:t>
      </w:r>
      <w:r w:rsidR="00BE482C" w:rsidRPr="00BE482C">
        <w:rPr>
          <w:rFonts w:asciiTheme="majorHAnsi" w:hAnsiTheme="majorHAnsi"/>
          <w:b/>
          <w:sz w:val="32"/>
          <w:szCs w:val="32"/>
        </w:rPr>
        <w:t xml:space="preserve"> 2021 г.</w:t>
      </w:r>
      <w:r w:rsidR="007616F9">
        <w:rPr>
          <w:rFonts w:asciiTheme="majorHAnsi" w:hAnsiTheme="majorHAnsi"/>
          <w:b/>
          <w:sz w:val="32"/>
          <w:szCs w:val="32"/>
        </w:rPr>
        <w:t xml:space="preserve"> гр.ШУМЕН</w:t>
      </w:r>
    </w:p>
    <w:tbl>
      <w:tblPr>
        <w:tblW w:w="10890" w:type="dxa"/>
        <w:tblInd w:w="-522" w:type="dxa"/>
        <w:tblLook w:val="04A0" w:firstRow="1" w:lastRow="0" w:firstColumn="1" w:lastColumn="0" w:noHBand="0" w:noVBand="1"/>
      </w:tblPr>
      <w:tblGrid>
        <w:gridCol w:w="540"/>
        <w:gridCol w:w="3939"/>
        <w:gridCol w:w="921"/>
        <w:gridCol w:w="3060"/>
        <w:gridCol w:w="2430"/>
      </w:tblGrid>
      <w:tr w:rsidR="00031BE5" w:rsidRPr="007616F9" w:rsidTr="003309D0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031BE5" w:rsidRPr="007616F9" w:rsidRDefault="00031BE5" w:rsidP="00031BE5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b/>
                <w:bCs/>
                <w:color w:val="000000"/>
                <w:sz w:val="28"/>
                <w:szCs w:val="28"/>
                <w:lang w:eastAsia="en-US"/>
              </w:rPr>
              <w:t>ИМЕ НА СЪСТЕЗАТЕЛЯ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031BE5" w:rsidRPr="007616F9" w:rsidRDefault="00031BE5" w:rsidP="00031BE5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b/>
                <w:bCs/>
                <w:color w:val="000000"/>
                <w:sz w:val="28"/>
                <w:szCs w:val="28"/>
                <w:lang w:eastAsia="en-US"/>
              </w:rPr>
              <w:t>ОТБОР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031BE5" w:rsidRPr="007616F9" w:rsidRDefault="00031BE5" w:rsidP="00031BE5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b/>
                <w:bCs/>
                <w:color w:val="000000"/>
                <w:sz w:val="28"/>
                <w:szCs w:val="28"/>
                <w:lang w:eastAsia="en-US"/>
              </w:rPr>
              <w:t>ГРАД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031BE5">
            <w:pPr>
              <w:rPr>
                <w:b/>
                <w:bCs/>
                <w:color w:val="FF0000"/>
                <w:sz w:val="28"/>
                <w:szCs w:val="28"/>
                <w:lang w:eastAsia="en-US"/>
              </w:rPr>
            </w:pPr>
            <w:r w:rsidRPr="007616F9">
              <w:rPr>
                <w:b/>
                <w:bCs/>
                <w:sz w:val="28"/>
                <w:szCs w:val="28"/>
                <w:lang w:eastAsia="en-US"/>
              </w:rPr>
              <w:t>Кат. 48 кг.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FF0000"/>
                <w:sz w:val="28"/>
                <w:szCs w:val="28"/>
                <w:lang w:eastAsia="en-US"/>
              </w:rPr>
            </w:pPr>
            <w:r w:rsidRPr="007616F9">
              <w:rPr>
                <w:color w:val="FF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FF0000"/>
                <w:sz w:val="28"/>
                <w:szCs w:val="28"/>
                <w:lang w:eastAsia="en-US"/>
              </w:rPr>
            </w:pPr>
            <w:r w:rsidRPr="007616F9">
              <w:rPr>
                <w:color w:val="FF0000"/>
                <w:sz w:val="28"/>
                <w:szCs w:val="28"/>
                <w:lang w:eastAsia="en-US"/>
              </w:rPr>
              <w:t> 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sz w:val="28"/>
                <w:szCs w:val="28"/>
                <w:lang w:eastAsia="en-US"/>
              </w:rPr>
            </w:pPr>
            <w:r w:rsidRPr="007616F9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BE5" w:rsidRPr="007616F9" w:rsidRDefault="00031BE5" w:rsidP="00031BE5">
            <w:pPr>
              <w:rPr>
                <w:sz w:val="28"/>
                <w:szCs w:val="28"/>
                <w:lang w:eastAsia="en-US"/>
              </w:rPr>
            </w:pPr>
            <w:r w:rsidRPr="007616F9">
              <w:rPr>
                <w:sz w:val="28"/>
                <w:szCs w:val="28"/>
                <w:lang w:eastAsia="en-US"/>
              </w:rPr>
              <w:t>Дилян Димитров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sz w:val="28"/>
                <w:szCs w:val="28"/>
                <w:lang w:eastAsia="en-US"/>
              </w:rPr>
            </w:pPr>
            <w:r w:rsidRPr="007616F9">
              <w:rPr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sz w:val="28"/>
                <w:szCs w:val="28"/>
                <w:lang w:eastAsia="en-US"/>
              </w:rPr>
            </w:pPr>
            <w:r w:rsidRPr="007616F9">
              <w:rPr>
                <w:sz w:val="28"/>
                <w:szCs w:val="28"/>
                <w:lang w:eastAsia="en-US"/>
              </w:rPr>
              <w:t>Ботев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sz w:val="28"/>
                <w:szCs w:val="28"/>
                <w:lang w:eastAsia="en-US"/>
              </w:rPr>
            </w:pPr>
            <w:r w:rsidRPr="007616F9">
              <w:rPr>
                <w:sz w:val="28"/>
                <w:szCs w:val="28"/>
                <w:lang w:eastAsia="en-US"/>
              </w:rPr>
              <w:t>Пловдив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031BE5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 51 кг.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031BE5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b/>
                <w:bCs/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031BE5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b/>
                <w:bCs/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Георги Симеонов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51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Червен бряг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Червен бряг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Венцислав Богдански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51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Пирин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Благоевград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7616F9">
            <w:pPr>
              <w:rPr>
                <w:sz w:val="28"/>
                <w:szCs w:val="28"/>
                <w:lang w:eastAsia="en-US"/>
              </w:rPr>
            </w:pPr>
            <w:r w:rsidRPr="007616F9">
              <w:rPr>
                <w:sz w:val="28"/>
                <w:szCs w:val="28"/>
                <w:lang w:eastAsia="en-US"/>
              </w:rPr>
              <w:t>Милослав Атанасов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sz w:val="28"/>
                <w:szCs w:val="28"/>
                <w:lang w:eastAsia="en-US"/>
              </w:rPr>
            </w:pPr>
            <w:r w:rsidRPr="007616F9">
              <w:rPr>
                <w:sz w:val="28"/>
                <w:szCs w:val="28"/>
                <w:lang w:eastAsia="en-US"/>
              </w:rPr>
              <w:t>51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sz w:val="28"/>
                <w:szCs w:val="28"/>
                <w:lang w:eastAsia="en-US"/>
              </w:rPr>
            </w:pPr>
            <w:r w:rsidRPr="007616F9">
              <w:rPr>
                <w:sz w:val="28"/>
                <w:szCs w:val="28"/>
                <w:lang w:eastAsia="en-US"/>
              </w:rPr>
              <w:t>Спарта Монтана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sz w:val="28"/>
                <w:szCs w:val="28"/>
                <w:lang w:eastAsia="en-US"/>
              </w:rPr>
            </w:pPr>
            <w:r w:rsidRPr="007616F9">
              <w:rPr>
                <w:sz w:val="28"/>
                <w:szCs w:val="28"/>
                <w:lang w:eastAsia="en-US"/>
              </w:rPr>
              <w:t>Монтана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031BE5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 54 кг.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Андреас Димитров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Черно море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Варна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Лазар Димитров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Мизия 80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Плевен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Стефан Маринов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Локомотив СФ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Владислав Димитров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БДИН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Видин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Денис Асенов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Олимпия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Разград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sz w:val="28"/>
                <w:szCs w:val="28"/>
                <w:lang w:eastAsia="en-US"/>
              </w:rPr>
            </w:pPr>
            <w:r w:rsidRPr="007616F9">
              <w:rPr>
                <w:sz w:val="28"/>
                <w:szCs w:val="28"/>
                <w:lang w:eastAsia="en-US"/>
              </w:rPr>
              <w:t>Наталиос Георгиев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sz w:val="28"/>
                <w:szCs w:val="28"/>
                <w:lang w:eastAsia="en-US"/>
              </w:rPr>
            </w:pPr>
            <w:r w:rsidRPr="007616F9">
              <w:rPr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sz w:val="28"/>
                <w:szCs w:val="28"/>
                <w:lang w:eastAsia="en-US"/>
              </w:rPr>
            </w:pPr>
            <w:r w:rsidRPr="007616F9">
              <w:rPr>
                <w:sz w:val="28"/>
                <w:szCs w:val="28"/>
                <w:lang w:eastAsia="en-US"/>
              </w:rPr>
              <w:t>Романе таланти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sz w:val="28"/>
                <w:szCs w:val="28"/>
                <w:lang w:eastAsia="en-US"/>
              </w:rPr>
            </w:pPr>
            <w:r w:rsidRPr="007616F9">
              <w:rPr>
                <w:sz w:val="28"/>
                <w:szCs w:val="28"/>
                <w:lang w:eastAsia="en-US"/>
              </w:rPr>
              <w:t>Лом</w:t>
            </w:r>
            <w:r w:rsidR="003309D0" w:rsidRPr="007616F9">
              <w:rPr>
                <w:rStyle w:val="FootnoteReference"/>
                <w:sz w:val="28"/>
                <w:szCs w:val="28"/>
                <w:lang w:eastAsia="en-US"/>
              </w:rPr>
              <w:footnoteReference w:id="1"/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031BE5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 57 кг.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Даниел Кирилов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Локомотив СФ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Алекси Гечев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Мизия 80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Плевен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Йордан Димов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Пирин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Благоевград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Янко Найденов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Славия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031BE5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 60 кг.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Радослав Росенов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Русе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Русе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Стойко Цветанов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Мизия 80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Плевен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Станислав Петров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БДИН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Видин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Денис Иванов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Омуртаг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Омуртаг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7616F9">
            <w:pPr>
              <w:rPr>
                <w:sz w:val="28"/>
                <w:szCs w:val="28"/>
                <w:lang w:eastAsia="en-US"/>
              </w:rPr>
            </w:pPr>
            <w:r w:rsidRPr="007616F9">
              <w:rPr>
                <w:sz w:val="28"/>
                <w:szCs w:val="28"/>
                <w:lang w:eastAsia="en-US"/>
              </w:rPr>
              <w:t>Кубрат Митев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sz w:val="28"/>
                <w:szCs w:val="28"/>
                <w:lang w:eastAsia="en-US"/>
              </w:rPr>
            </w:pPr>
            <w:r w:rsidRPr="007616F9">
              <w:rPr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sz w:val="28"/>
                <w:szCs w:val="28"/>
                <w:lang w:eastAsia="en-US"/>
              </w:rPr>
            </w:pPr>
            <w:r w:rsidRPr="007616F9">
              <w:rPr>
                <w:sz w:val="28"/>
                <w:szCs w:val="28"/>
                <w:lang w:eastAsia="en-US"/>
              </w:rPr>
              <w:t>БАББ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sz w:val="28"/>
                <w:szCs w:val="28"/>
                <w:lang w:eastAsia="en-US"/>
              </w:rPr>
            </w:pPr>
            <w:r w:rsidRPr="007616F9">
              <w:rPr>
                <w:sz w:val="28"/>
                <w:szCs w:val="28"/>
                <w:lang w:eastAsia="en-US"/>
              </w:rPr>
              <w:t>София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Радослав Атанасов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Шумен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Шумен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Николай Бохотски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Червен бряг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Червен бряг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3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Алекс Дечев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Русе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Русе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031BE5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 63.5 кг.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031BE5" w:rsidRPr="007616F9" w:rsidTr="003309D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Красимир Джуров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63.5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Левски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031BE5" w:rsidRPr="007616F9" w:rsidTr="003309D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Планимир Стефанов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63.5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Русе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Русе</w:t>
            </w:r>
          </w:p>
        </w:tc>
      </w:tr>
      <w:tr w:rsidR="00031BE5" w:rsidRPr="007616F9" w:rsidTr="003309D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Марио Радев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63.5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Доростол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Силистра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Спас Ангелов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63.5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БАББ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Любомир Ангелов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63.5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Мизия 80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Плевен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Християн Ботев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63.5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Априлец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с. Бояджик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Страхил Вучков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63.5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Миньор ПК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Перник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031BE5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 67 кг.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Християн Димитров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67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БАББ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Светослав Косев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67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Локомотив РС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Русе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Йоан Тимонов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67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Ботев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Пловдив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Росен Марков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67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Сторм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Пресиан Станев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67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Олимпия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Разград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Гюрсес Славчев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67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Мизия 80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Плевен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Райан Янков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67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Червен бряг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Червен бряг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7616F9">
            <w:pPr>
              <w:rPr>
                <w:sz w:val="28"/>
                <w:szCs w:val="28"/>
                <w:lang w:eastAsia="en-US"/>
              </w:rPr>
            </w:pPr>
            <w:r w:rsidRPr="007616F9">
              <w:rPr>
                <w:sz w:val="28"/>
                <w:szCs w:val="28"/>
                <w:lang w:eastAsia="en-US"/>
              </w:rPr>
              <w:t>Иво Параскевов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sz w:val="28"/>
                <w:szCs w:val="28"/>
                <w:lang w:eastAsia="en-US"/>
              </w:rPr>
            </w:pPr>
            <w:r w:rsidRPr="007616F9">
              <w:rPr>
                <w:sz w:val="28"/>
                <w:szCs w:val="28"/>
                <w:lang w:eastAsia="en-US"/>
              </w:rPr>
              <w:t>67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sz w:val="28"/>
                <w:szCs w:val="28"/>
                <w:lang w:eastAsia="en-US"/>
              </w:rPr>
            </w:pPr>
            <w:r w:rsidRPr="007616F9">
              <w:rPr>
                <w:sz w:val="28"/>
                <w:szCs w:val="28"/>
                <w:lang w:eastAsia="en-US"/>
              </w:rPr>
              <w:t>Русе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sz w:val="28"/>
                <w:szCs w:val="28"/>
                <w:lang w:eastAsia="en-US"/>
              </w:rPr>
            </w:pPr>
            <w:r w:rsidRPr="007616F9">
              <w:rPr>
                <w:sz w:val="28"/>
                <w:szCs w:val="28"/>
                <w:lang w:eastAsia="en-US"/>
              </w:rPr>
              <w:t>Русе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 xml:space="preserve">Симеон Симеонов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67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КИКО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Кристиян Петков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67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Спартак ПД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Пловдив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031BE5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 71 кг.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Ванислав Йотов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71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Локомотив СФ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Кристиян Митев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71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Пирин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Благоевград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Мирослав Иванов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71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Мизия 80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Плевен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Цветослав Стоянов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71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Червен бряг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Червен бряг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Тони Дечев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71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Русе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Русе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Дейвид Парушев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71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БАББ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Георги Маринов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71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Русе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Русе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Богдан Богданов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71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Шумен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Шумен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Георги Джуров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71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Черно море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Варна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031BE5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 75 кг.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Уилиам Чолов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75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БАББ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Стелиян Страхилов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75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Локомотив СФ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7616F9">
            <w:pPr>
              <w:rPr>
                <w:sz w:val="28"/>
                <w:szCs w:val="28"/>
                <w:lang w:eastAsia="en-US"/>
              </w:rPr>
            </w:pPr>
            <w:r w:rsidRPr="007616F9">
              <w:rPr>
                <w:sz w:val="28"/>
                <w:szCs w:val="28"/>
                <w:lang w:eastAsia="en-US"/>
              </w:rPr>
              <w:t>Калоян Кунев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sz w:val="28"/>
                <w:szCs w:val="28"/>
                <w:lang w:eastAsia="en-US"/>
              </w:rPr>
            </w:pPr>
            <w:r w:rsidRPr="007616F9">
              <w:rPr>
                <w:sz w:val="28"/>
                <w:szCs w:val="28"/>
                <w:lang w:eastAsia="en-US"/>
              </w:rPr>
              <w:t>75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sz w:val="28"/>
                <w:szCs w:val="28"/>
                <w:lang w:eastAsia="en-US"/>
              </w:rPr>
            </w:pPr>
            <w:r w:rsidRPr="007616F9">
              <w:rPr>
                <w:sz w:val="28"/>
                <w:szCs w:val="28"/>
                <w:lang w:eastAsia="en-US"/>
              </w:rPr>
              <w:t>Варна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sz w:val="28"/>
                <w:szCs w:val="28"/>
                <w:lang w:eastAsia="en-US"/>
              </w:rPr>
            </w:pPr>
            <w:r w:rsidRPr="007616F9">
              <w:rPr>
                <w:sz w:val="28"/>
                <w:szCs w:val="28"/>
                <w:lang w:eastAsia="en-US"/>
              </w:rPr>
              <w:t>Варна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7616F9">
            <w:pPr>
              <w:rPr>
                <w:sz w:val="28"/>
                <w:szCs w:val="28"/>
                <w:lang w:eastAsia="en-US"/>
              </w:rPr>
            </w:pPr>
            <w:r w:rsidRPr="007616F9">
              <w:rPr>
                <w:sz w:val="28"/>
                <w:szCs w:val="28"/>
                <w:lang w:eastAsia="en-US"/>
              </w:rPr>
              <w:t>Пламен Николов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sz w:val="28"/>
                <w:szCs w:val="28"/>
                <w:lang w:eastAsia="en-US"/>
              </w:rPr>
            </w:pPr>
            <w:r w:rsidRPr="007616F9">
              <w:rPr>
                <w:sz w:val="28"/>
                <w:szCs w:val="28"/>
                <w:lang w:eastAsia="en-US"/>
              </w:rPr>
              <w:t>75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sz w:val="28"/>
                <w:szCs w:val="28"/>
                <w:lang w:eastAsia="en-US"/>
              </w:rPr>
            </w:pPr>
            <w:r w:rsidRPr="007616F9">
              <w:rPr>
                <w:sz w:val="28"/>
                <w:szCs w:val="28"/>
                <w:lang w:eastAsia="en-US"/>
              </w:rPr>
              <w:t>Корнер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sz w:val="28"/>
                <w:szCs w:val="28"/>
                <w:lang w:eastAsia="en-US"/>
              </w:rPr>
            </w:pPr>
            <w:r w:rsidRPr="007616F9">
              <w:rPr>
                <w:sz w:val="28"/>
                <w:szCs w:val="28"/>
                <w:lang w:eastAsia="en-US"/>
              </w:rPr>
              <w:t>Варна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Калоян Недков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75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Мизия 80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Плевен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031BE5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 80 кг.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Никола Желязков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Априлец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с. Бояджик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Михаил Павлов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Корнер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Варна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Илко Борисов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Локомотив СФ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lastRenderedPageBreak/>
              <w:t>4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Калоян Димитров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Миньор ПК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Перник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031BE5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 86 кг.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Георги Стоянов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86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ЦСКА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Йордан Кръстев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86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Миньор ПК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Перник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Петко Методиев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86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Спарта Монтана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Монтана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Мартин Костов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86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Ивайло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Велико Търново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Борис Георгиев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86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Русе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Русе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031BE5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 92 кг.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Георги Стоев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92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Локомотив СФ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Юлиян Стефанов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92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Русе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Русе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Стивън Ангелов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92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Спартак ДМ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Димитровград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Мартин Милев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92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Стара Загора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Стара Загора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Станислав Димитров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92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Корнер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Варна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Александър Минголов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92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Спарта Монтана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Монтана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Стефан Стефанов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92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Локомотив РС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Русе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031BE5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 +92 кг.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Кирил Борисов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92+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Левски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Венко Павлов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92+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Спартак ДМ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Димитровград</w:t>
            </w:r>
          </w:p>
        </w:tc>
      </w:tr>
      <w:tr w:rsidR="00031BE5" w:rsidRPr="007616F9" w:rsidTr="00031BE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Теодор Тарълов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3309D0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92+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Стара Загора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BE5" w:rsidRPr="007616F9" w:rsidRDefault="00031BE5" w:rsidP="00031BE5">
            <w:pPr>
              <w:rPr>
                <w:color w:val="000000"/>
                <w:sz w:val="28"/>
                <w:szCs w:val="28"/>
                <w:lang w:eastAsia="en-US"/>
              </w:rPr>
            </w:pPr>
            <w:r w:rsidRPr="007616F9">
              <w:rPr>
                <w:color w:val="000000"/>
                <w:sz w:val="28"/>
                <w:szCs w:val="28"/>
                <w:lang w:eastAsia="en-US"/>
              </w:rPr>
              <w:t>Стара Загора</w:t>
            </w:r>
          </w:p>
        </w:tc>
      </w:tr>
    </w:tbl>
    <w:p w:rsidR="00031BE5" w:rsidRDefault="00031BE5" w:rsidP="00803877">
      <w:pPr>
        <w:spacing w:line="360" w:lineRule="auto"/>
        <w:ind w:firstLine="708"/>
        <w:jc w:val="center"/>
        <w:rPr>
          <w:rFonts w:asciiTheme="majorHAnsi" w:hAnsiTheme="majorHAnsi"/>
          <w:b/>
          <w:sz w:val="32"/>
          <w:szCs w:val="32"/>
        </w:rPr>
      </w:pPr>
    </w:p>
    <w:p w:rsidR="00200303" w:rsidRDefault="00200303" w:rsidP="00803877">
      <w:pPr>
        <w:spacing w:line="360" w:lineRule="auto"/>
        <w:ind w:firstLine="708"/>
        <w:jc w:val="center"/>
        <w:rPr>
          <w:rFonts w:asciiTheme="majorHAnsi" w:hAnsiTheme="majorHAnsi"/>
          <w:b/>
          <w:sz w:val="32"/>
          <w:szCs w:val="32"/>
        </w:rPr>
      </w:pPr>
    </w:p>
    <w:p w:rsidR="00C42D45" w:rsidRDefault="007616F9" w:rsidP="007616F9">
      <w:pPr>
        <w:spacing w:line="360" w:lineRule="auto"/>
        <w:ind w:firstLine="708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БФБокс</w:t>
      </w:r>
      <w:bookmarkStart w:id="0" w:name="_GoBack"/>
      <w:bookmarkEnd w:id="0"/>
    </w:p>
    <w:p w:rsidR="00C42D45" w:rsidRDefault="00C42D45" w:rsidP="00803877">
      <w:pPr>
        <w:spacing w:line="360" w:lineRule="auto"/>
        <w:ind w:firstLine="708"/>
        <w:jc w:val="center"/>
        <w:rPr>
          <w:rFonts w:asciiTheme="majorHAnsi" w:hAnsiTheme="majorHAnsi"/>
          <w:b/>
          <w:sz w:val="32"/>
          <w:szCs w:val="32"/>
        </w:rPr>
      </w:pPr>
    </w:p>
    <w:p w:rsidR="00484BD5" w:rsidRDefault="00484BD5" w:rsidP="00BE482C">
      <w:pPr>
        <w:spacing w:line="360" w:lineRule="auto"/>
        <w:jc w:val="center"/>
        <w:rPr>
          <w:rFonts w:asciiTheme="majorHAnsi" w:hAnsiTheme="majorHAnsi"/>
          <w:b/>
          <w:sz w:val="32"/>
          <w:szCs w:val="32"/>
        </w:rPr>
      </w:pPr>
    </w:p>
    <w:p w:rsidR="00CC5F5D" w:rsidRDefault="00CC5F5D" w:rsidP="00BE482C">
      <w:pPr>
        <w:spacing w:line="360" w:lineRule="auto"/>
        <w:jc w:val="center"/>
        <w:rPr>
          <w:rFonts w:asciiTheme="majorHAnsi" w:hAnsiTheme="majorHAnsi"/>
          <w:b/>
          <w:sz w:val="32"/>
          <w:szCs w:val="32"/>
        </w:rPr>
      </w:pPr>
    </w:p>
    <w:p w:rsidR="00BE482C" w:rsidRPr="00BE482C" w:rsidRDefault="00BE482C" w:rsidP="00E1287C">
      <w:pPr>
        <w:spacing w:line="360" w:lineRule="auto"/>
        <w:jc w:val="both"/>
        <w:rPr>
          <w:rFonts w:asciiTheme="majorHAnsi" w:hAnsiTheme="majorHAnsi"/>
          <w:b/>
          <w:sz w:val="32"/>
          <w:szCs w:val="32"/>
        </w:rPr>
      </w:pPr>
    </w:p>
    <w:sectPr w:rsidR="00BE482C" w:rsidRPr="00BE482C" w:rsidSect="00144764">
      <w:headerReference w:type="default" r:id="rId8"/>
      <w:footerReference w:type="even" r:id="rId9"/>
      <w:footerReference w:type="default" r:id="rId10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2B52" w:rsidRDefault="00932B52" w:rsidP="00144764">
      <w:r>
        <w:separator/>
      </w:r>
    </w:p>
  </w:endnote>
  <w:endnote w:type="continuationSeparator" w:id="0">
    <w:p w:rsidR="00932B52" w:rsidRDefault="00932B52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4711" w:rsidRDefault="002E4711">
    <w:pPr>
      <w:pStyle w:val="Footer"/>
    </w:pPr>
    <w:r>
      <w:rPr>
        <w:noProof/>
        <w:lang w:val="en-US"/>
      </w:rPr>
      <w:drawing>
        <wp:inline distT="0" distB="0" distL="0" distR="0" wp14:anchorId="2DC9CD84" wp14:editId="31DE0E21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2ED0E546" wp14:editId="1EF88DBE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4062674C" wp14:editId="1A21AE12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4711" w:rsidRPr="00144764" w:rsidRDefault="002E4711" w:rsidP="00144764">
    <w:pPr>
      <w:pStyle w:val="Foot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93DD0D" wp14:editId="01943257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2B52" w:rsidRDefault="00932B52" w:rsidP="00144764">
      <w:r>
        <w:separator/>
      </w:r>
    </w:p>
  </w:footnote>
  <w:footnote w:type="continuationSeparator" w:id="0">
    <w:p w:rsidR="00932B52" w:rsidRDefault="00932B52" w:rsidP="00144764">
      <w:r>
        <w:continuationSeparator/>
      </w:r>
    </w:p>
  </w:footnote>
  <w:footnote w:id="1">
    <w:p w:rsidR="003309D0" w:rsidRDefault="003309D0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4711" w:rsidRPr="00144764" w:rsidRDefault="002E4711" w:rsidP="00144764">
    <w:pPr>
      <w:pStyle w:val="Head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18818A" wp14:editId="052E713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4D6C26"/>
    <w:multiLevelType w:val="hybridMultilevel"/>
    <w:tmpl w:val="2A5A265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7FEF52C0"/>
    <w:multiLevelType w:val="hybridMultilevel"/>
    <w:tmpl w:val="D0D63D2E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1BE5"/>
    <w:rsid w:val="000342D8"/>
    <w:rsid w:val="000F0F1A"/>
    <w:rsid w:val="00144764"/>
    <w:rsid w:val="00200303"/>
    <w:rsid w:val="002A4A8E"/>
    <w:rsid w:val="002E4711"/>
    <w:rsid w:val="003309D0"/>
    <w:rsid w:val="003874E4"/>
    <w:rsid w:val="00484BD5"/>
    <w:rsid w:val="00570DB0"/>
    <w:rsid w:val="00576D0A"/>
    <w:rsid w:val="00606305"/>
    <w:rsid w:val="006D1ED9"/>
    <w:rsid w:val="007077B0"/>
    <w:rsid w:val="0073702F"/>
    <w:rsid w:val="0076018A"/>
    <w:rsid w:val="007616F9"/>
    <w:rsid w:val="00803877"/>
    <w:rsid w:val="00853C82"/>
    <w:rsid w:val="008A7760"/>
    <w:rsid w:val="00917784"/>
    <w:rsid w:val="00920FBF"/>
    <w:rsid w:val="00932B52"/>
    <w:rsid w:val="009F5C06"/>
    <w:rsid w:val="00A25AD5"/>
    <w:rsid w:val="00A87976"/>
    <w:rsid w:val="00AB28A5"/>
    <w:rsid w:val="00AD52FE"/>
    <w:rsid w:val="00B50314"/>
    <w:rsid w:val="00B555A9"/>
    <w:rsid w:val="00B5771A"/>
    <w:rsid w:val="00BE482C"/>
    <w:rsid w:val="00C42D45"/>
    <w:rsid w:val="00C72603"/>
    <w:rsid w:val="00C73178"/>
    <w:rsid w:val="00CB5611"/>
    <w:rsid w:val="00CC5F5D"/>
    <w:rsid w:val="00CE162C"/>
    <w:rsid w:val="00CE7492"/>
    <w:rsid w:val="00D73436"/>
    <w:rsid w:val="00D876C6"/>
    <w:rsid w:val="00DD5333"/>
    <w:rsid w:val="00E127A4"/>
    <w:rsid w:val="00E1287C"/>
    <w:rsid w:val="00E247D5"/>
    <w:rsid w:val="00E957A4"/>
    <w:rsid w:val="00E96AFF"/>
    <w:rsid w:val="00FB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8C4453"/>
  <w15:docId w15:val="{F9AC18FD-3F25-4978-8EDD-7CBA882C8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  <w:style w:type="paragraph" w:styleId="FootnoteText">
    <w:name w:val="footnote text"/>
    <w:basedOn w:val="Normal"/>
    <w:link w:val="FootnoteTextChar"/>
    <w:uiPriority w:val="99"/>
    <w:semiHidden/>
    <w:unhideWhenUsed/>
    <w:rsid w:val="00D7343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3436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D734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46990-2773-4912-A693-40D104FA4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3</TotalTime>
  <Pages>1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Maria</cp:lastModifiedBy>
  <cp:revision>4</cp:revision>
  <cp:lastPrinted>2021-03-05T11:43:00Z</cp:lastPrinted>
  <dcterms:created xsi:type="dcterms:W3CDTF">2021-11-24T11:45:00Z</dcterms:created>
  <dcterms:modified xsi:type="dcterms:W3CDTF">2021-11-24T13:18:00Z</dcterms:modified>
</cp:coreProperties>
</file>